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9478B" w14:textId="77777777" w:rsidR="00903E30" w:rsidRDefault="00903E30" w:rsidP="00903E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YONGE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90A8672" w14:textId="77777777" w:rsidR="00903E30" w:rsidRDefault="00903E30" w:rsidP="00903E30">
      <w:pPr>
        <w:rPr>
          <w:rFonts w:ascii="Times New Roman" w:hAnsi="Times New Roman" w:cs="Times New Roman"/>
        </w:rPr>
      </w:pPr>
    </w:p>
    <w:p w14:paraId="23D4B349" w14:textId="77777777" w:rsidR="00903E30" w:rsidRDefault="00903E30" w:rsidP="00903E30">
      <w:pPr>
        <w:rPr>
          <w:rFonts w:ascii="Times New Roman" w:hAnsi="Times New Roman" w:cs="Times New Roman"/>
        </w:rPr>
      </w:pPr>
    </w:p>
    <w:p w14:paraId="31EEB257" w14:textId="77777777" w:rsidR="00903E30" w:rsidRDefault="00903E30" w:rsidP="00903E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 horse against John Barker of</w:t>
      </w:r>
    </w:p>
    <w:p w14:paraId="2D3C7DA3" w14:textId="77777777" w:rsidR="00903E30" w:rsidRPr="00BE3725" w:rsidRDefault="00903E30" w:rsidP="00903E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Sawston, Cambridgeshire(q.v.).</w:t>
      </w:r>
    </w:p>
    <w:p w14:paraId="04AC9B61" w14:textId="77777777" w:rsidR="00903E30" w:rsidRDefault="00903E30" w:rsidP="00903E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D17E73" w14:textId="77777777" w:rsidR="00903E30" w:rsidRDefault="00903E30" w:rsidP="00903E30">
      <w:pPr>
        <w:rPr>
          <w:rFonts w:ascii="Times New Roman" w:hAnsi="Times New Roman" w:cs="Times New Roman"/>
        </w:rPr>
      </w:pPr>
    </w:p>
    <w:p w14:paraId="3BECF40B" w14:textId="77777777" w:rsidR="00903E30" w:rsidRDefault="00903E30" w:rsidP="00903E30">
      <w:pPr>
        <w:rPr>
          <w:rFonts w:ascii="Times New Roman" w:hAnsi="Times New Roman" w:cs="Times New Roman"/>
        </w:rPr>
      </w:pPr>
    </w:p>
    <w:p w14:paraId="0C5B23FD" w14:textId="77777777" w:rsidR="00903E30" w:rsidRDefault="00903E30" w:rsidP="00903E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7FC8B9CC" w14:textId="77777777" w:rsidR="006B2F86" w:rsidRPr="00E71FC3" w:rsidRDefault="00903E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883D9" w14:textId="77777777" w:rsidR="00903E30" w:rsidRDefault="00903E30" w:rsidP="00E71FC3">
      <w:r>
        <w:separator/>
      </w:r>
    </w:p>
  </w:endnote>
  <w:endnote w:type="continuationSeparator" w:id="0">
    <w:p w14:paraId="7468B322" w14:textId="77777777" w:rsidR="00903E30" w:rsidRDefault="00903E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683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CB1CE" w14:textId="77777777" w:rsidR="00903E30" w:rsidRDefault="00903E30" w:rsidP="00E71FC3">
      <w:r>
        <w:separator/>
      </w:r>
    </w:p>
  </w:footnote>
  <w:footnote w:type="continuationSeparator" w:id="0">
    <w:p w14:paraId="39426411" w14:textId="77777777" w:rsidR="00903E30" w:rsidRDefault="00903E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E30"/>
    <w:rsid w:val="001A7C09"/>
    <w:rsid w:val="00577BD5"/>
    <w:rsid w:val="00656CBA"/>
    <w:rsid w:val="006A1F77"/>
    <w:rsid w:val="00733BE7"/>
    <w:rsid w:val="00903E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0278D"/>
  <w15:chartTrackingRefBased/>
  <w15:docId w15:val="{5670B715-9487-4A2E-8666-7B5FE61B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E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03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2019-06-11T20:10:00Z</dcterms:created>
  <dcterms:modified xsi:type="dcterms:W3CDTF">2019-06-11T20:11:00Z</dcterms:modified>
</cp:coreProperties>
</file>